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D0DD9" w14:textId="77777777" w:rsidR="00C14794" w:rsidRDefault="00C14794" w:rsidP="00C14794">
      <w:pPr>
        <w:tabs>
          <w:tab w:val="left" w:pos="851"/>
        </w:tabs>
        <w:rPr>
          <w:rFonts w:cs="Arial"/>
          <w:sz w:val="19"/>
          <w:szCs w:val="19"/>
        </w:rPr>
      </w:pPr>
    </w:p>
    <w:p w14:paraId="7937E16C" w14:textId="01E63DCA" w:rsidR="00C14794" w:rsidRPr="004146EC" w:rsidRDefault="00C14794" w:rsidP="00C14794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bookmarkStart w:id="0" w:name="_GoBack"/>
      <w:bookmarkEnd w:id="0"/>
      <w:r w:rsidRPr="004146EC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4302-0150/2024</w:t>
      </w:r>
    </w:p>
    <w:p w14:paraId="6FCFEF35" w14:textId="77777777" w:rsidR="00C14794" w:rsidRPr="004146EC" w:rsidRDefault="00C14794" w:rsidP="00C14794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4146EC">
        <w:rPr>
          <w:rFonts w:cs="Arial"/>
          <w:sz w:val="19"/>
          <w:szCs w:val="19"/>
        </w:rPr>
        <w:t xml:space="preserve">JN BR: </w:t>
      </w:r>
      <w:r>
        <w:rPr>
          <w:rFonts w:cs="Arial"/>
          <w:sz w:val="19"/>
          <w:szCs w:val="19"/>
        </w:rPr>
        <w:t>2024-291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428D55C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4D3F6E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5675D4D0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</w:t>
      </w:r>
      <w:r w:rsidR="003774ED">
        <w:rPr>
          <w:rFonts w:ascii="Arial" w:hAnsi="Arial" w:cs="Arial"/>
        </w:rPr>
        <w:t>ponudbe</w:t>
      </w:r>
      <w:r w:rsidRPr="00857AE0">
        <w:rPr>
          <w:rFonts w:ascii="Arial" w:hAnsi="Arial" w:cs="Arial"/>
        </w:rPr>
        <w:t>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119CE68A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morajo izpolniti vsa sodelujoča podjetja, zato se ga razmnoži. Ta obrazec je sestavni del in priloga </w:t>
      </w:r>
      <w:r w:rsidR="003774ED">
        <w:rPr>
          <w:rFonts w:cs="Arial"/>
          <w:i/>
        </w:rPr>
        <w:t>ponudbe</w:t>
      </w:r>
      <w:r w:rsidRPr="00482AE9">
        <w:rPr>
          <w:rFonts w:cs="Arial"/>
          <w:i/>
        </w:rPr>
        <w:t>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2C0DD" w14:textId="77777777" w:rsidR="004077A0" w:rsidRDefault="004077A0">
      <w:r>
        <w:separator/>
      </w:r>
    </w:p>
  </w:endnote>
  <w:endnote w:type="continuationSeparator" w:id="0">
    <w:p w14:paraId="7CB24895" w14:textId="77777777" w:rsidR="004077A0" w:rsidRDefault="0040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3D3A7B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C1479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C1479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1F791BC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1479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1479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8AAC1" w14:textId="77777777" w:rsidR="004077A0" w:rsidRDefault="004077A0">
      <w:r>
        <w:separator/>
      </w:r>
    </w:p>
  </w:footnote>
  <w:footnote w:type="continuationSeparator" w:id="0">
    <w:p w14:paraId="15BC97BC" w14:textId="77777777" w:rsidR="004077A0" w:rsidRDefault="0040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0D37038A" w:rsidR="00C0552D" w:rsidRPr="00BF26B9" w:rsidRDefault="00EE5C82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07E4C"/>
    <w:rsid w:val="00010466"/>
    <w:rsid w:val="00013B00"/>
    <w:rsid w:val="00015B5A"/>
    <w:rsid w:val="00036A46"/>
    <w:rsid w:val="00036A6D"/>
    <w:rsid w:val="00041093"/>
    <w:rsid w:val="000412BC"/>
    <w:rsid w:val="00041EB9"/>
    <w:rsid w:val="00042941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0F1CA5"/>
    <w:rsid w:val="001017CB"/>
    <w:rsid w:val="00101B68"/>
    <w:rsid w:val="00114401"/>
    <w:rsid w:val="0012533E"/>
    <w:rsid w:val="001314C1"/>
    <w:rsid w:val="001352C1"/>
    <w:rsid w:val="0013649C"/>
    <w:rsid w:val="0014021F"/>
    <w:rsid w:val="00162874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C5C81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079A"/>
    <w:rsid w:val="003550FA"/>
    <w:rsid w:val="00360E14"/>
    <w:rsid w:val="00367250"/>
    <w:rsid w:val="00370866"/>
    <w:rsid w:val="0037231D"/>
    <w:rsid w:val="003774E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7A0"/>
    <w:rsid w:val="00412B3B"/>
    <w:rsid w:val="0043532D"/>
    <w:rsid w:val="0044146B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3F6E"/>
    <w:rsid w:val="004D6B75"/>
    <w:rsid w:val="004F7C1C"/>
    <w:rsid w:val="004F7DDD"/>
    <w:rsid w:val="0051745B"/>
    <w:rsid w:val="005255EB"/>
    <w:rsid w:val="005316C0"/>
    <w:rsid w:val="00537622"/>
    <w:rsid w:val="005608A6"/>
    <w:rsid w:val="005661E8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5F7654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1916"/>
    <w:rsid w:val="007033C0"/>
    <w:rsid w:val="007055A3"/>
    <w:rsid w:val="00716F9F"/>
    <w:rsid w:val="00727A84"/>
    <w:rsid w:val="00731771"/>
    <w:rsid w:val="007345D8"/>
    <w:rsid w:val="00734BE5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5D8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31507"/>
    <w:rsid w:val="00940CFD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26606"/>
    <w:rsid w:val="00A3063E"/>
    <w:rsid w:val="00A33BE0"/>
    <w:rsid w:val="00A3632B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251F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4794"/>
    <w:rsid w:val="00C16A39"/>
    <w:rsid w:val="00C23784"/>
    <w:rsid w:val="00C2689D"/>
    <w:rsid w:val="00C468BF"/>
    <w:rsid w:val="00C565DD"/>
    <w:rsid w:val="00C64A95"/>
    <w:rsid w:val="00C82B34"/>
    <w:rsid w:val="00C87936"/>
    <w:rsid w:val="00C9531D"/>
    <w:rsid w:val="00C97729"/>
    <w:rsid w:val="00CA179D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16CF"/>
    <w:rsid w:val="00DE455A"/>
    <w:rsid w:val="00DF116B"/>
    <w:rsid w:val="00DF3D50"/>
    <w:rsid w:val="00E029F3"/>
    <w:rsid w:val="00E02C2C"/>
    <w:rsid w:val="00E0340C"/>
    <w:rsid w:val="00E32ACA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6D0F"/>
    <w:rsid w:val="00EA7B9C"/>
    <w:rsid w:val="00EB0DA9"/>
    <w:rsid w:val="00EB405B"/>
    <w:rsid w:val="00ED41FC"/>
    <w:rsid w:val="00EE5C82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C5C8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dfb3df2065fd55ff7b9ea2df39daddeb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2e31576ccf107a673c28b1bc120eb4f8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2ACFB-D3D8-439E-B3A2-D9DC59AA82AD}"/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4E1C48-E9F6-4042-995F-DA133646A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6</cp:revision>
  <cp:lastPrinted>2016-06-20T06:28:00Z</cp:lastPrinted>
  <dcterms:created xsi:type="dcterms:W3CDTF">2024-08-02T04:31:00Z</dcterms:created>
  <dcterms:modified xsi:type="dcterms:W3CDTF">2024-08-13T12:19:00Z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